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7580" w:rsidR="00B92B86" w:rsidP="0049749B" w:rsidRDefault="00B92B86" w14:paraId="684ccb0" w14:textId="684ccb0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19758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19758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19758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19758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19758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197580" w:rsidR="00340399" w:rsidTr="001D0E8B">
        <w:trPr>
          <w:jc w:val="right"/>
        </w:trPr>
        <w:tc>
          <w:tcPr>
            <w:tcW w:w="4320" w:type="dxa"/>
          </w:tcPr>
          <w:p w:rsidRPr="00197580" w:rsidR="00340399" w:rsidP="00EE3EA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197580">
              <w:rPr>
                <w:rFonts w:ascii="Arial" w:hAnsi="Arial" w:cs="Arial"/>
              </w:rPr>
              <w:t>Poslovni b</w:t>
            </w:r>
            <w:r w:rsidRPr="00197580" w:rsidR="0092437B">
              <w:rPr>
                <w:rFonts w:ascii="Arial" w:hAnsi="Arial" w:cs="Arial"/>
              </w:rPr>
              <w:t xml:space="preserve">roj: </w:t>
            </w:r>
            <w:r w:rsidRPr="00197580" w:rsidR="00797FF7">
              <w:rPr>
                <w:rFonts w:ascii="Arial" w:hAnsi="Arial" w:cs="Arial"/>
              </w:rPr>
              <w:t>1</w:t>
            </w:r>
            <w:r w:rsidRPr="00197580" w:rsidR="00DD3653">
              <w:rPr>
                <w:rFonts w:ascii="Arial" w:hAnsi="Arial" w:cs="Arial"/>
              </w:rPr>
              <w:t>0</w:t>
            </w:r>
            <w:r w:rsidRPr="00197580">
              <w:rPr>
                <w:rFonts w:ascii="Arial" w:hAnsi="Arial" w:cs="Arial"/>
              </w:rPr>
              <w:t xml:space="preserve"> </w:t>
            </w:r>
            <w:r w:rsidRPr="00197580" w:rsidR="00F65D4C">
              <w:rPr>
                <w:rFonts w:ascii="Arial" w:hAnsi="Arial" w:cs="Arial"/>
              </w:rPr>
              <w:t>St</w:t>
            </w:r>
            <w:r w:rsidRPr="00197580" w:rsidR="0092437B">
              <w:rPr>
                <w:rFonts w:ascii="Arial" w:hAnsi="Arial" w:cs="Arial"/>
              </w:rPr>
              <w:t>-</w:t>
            </w:r>
            <w:r w:rsidRPr="00197580" w:rsidR="000F1A2B">
              <w:rPr>
                <w:rFonts w:ascii="Arial" w:hAnsi="Arial" w:cs="Arial"/>
              </w:rPr>
              <w:t>24</w:t>
            </w:r>
            <w:r w:rsidRPr="00197580" w:rsidR="00DD1484">
              <w:rPr>
                <w:rFonts w:ascii="Arial" w:hAnsi="Arial" w:cs="Arial"/>
              </w:rPr>
              <w:t>5</w:t>
            </w:r>
            <w:r w:rsidRPr="00197580" w:rsidR="00340399">
              <w:rPr>
                <w:rFonts w:ascii="Arial" w:hAnsi="Arial" w:cs="Arial"/>
              </w:rPr>
              <w:t>/</w:t>
            </w:r>
            <w:r w:rsidRPr="00197580" w:rsidR="00937C8E">
              <w:rPr>
                <w:rFonts w:ascii="Arial" w:hAnsi="Arial" w:cs="Arial"/>
              </w:rPr>
              <w:t>202</w:t>
            </w:r>
            <w:r w:rsidRPr="00197580" w:rsidR="004E4278">
              <w:rPr>
                <w:rFonts w:ascii="Arial" w:hAnsi="Arial" w:cs="Arial"/>
              </w:rPr>
              <w:t>2</w:t>
            </w:r>
            <w:r w:rsidRPr="00197580" w:rsidR="00340399">
              <w:rPr>
                <w:rFonts w:ascii="Arial" w:hAnsi="Arial" w:cs="Arial"/>
              </w:rPr>
              <w:t>-</w:t>
            </w:r>
            <w:r w:rsidRPr="00197580" w:rsidR="00EE3EAD">
              <w:rPr>
                <w:rFonts w:ascii="Arial" w:hAnsi="Arial" w:cs="Arial"/>
              </w:rPr>
              <w:t>8</w:t>
            </w:r>
          </w:p>
        </w:tc>
      </w:tr>
    </w:tbl>
    <w:p w:rsidRPr="0019758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197580" w:rsidR="00DD1484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97580" w:rsidR="004E427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9758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97580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197580" w:rsidR="00DD1484" w:rsidP="00F65D4C" w:rsidRDefault="00DD148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MURA TAXI USLUGE j.d.o.o., Mursko Središće, Martinska 58, OIB:70450088084</w:t>
      </w: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19758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19758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19758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19758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197580" w:rsidR="00DD1484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19758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97580" w:rsidR="002D57C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19758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97580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197580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E54CF">
        <w:rPr>
          <w:rFonts w:ascii="Arial" w:hAnsi="Arial" w:eastAsia="Times New Roman" w:cs="Arial"/>
          <w:sz w:val="24"/>
          <w:szCs w:val="24"/>
          <w:lang w:eastAsia="hr-HR"/>
        </w:rPr>
        <w:t>direktor Alen Ivković</w:t>
      </w:r>
    </w:p>
    <w:p w:rsidRPr="00197580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E54CF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197580"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>pristupi</w:t>
      </w:r>
      <w:r w:rsidR="001E54CF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197580"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>uredno pozvani predstavnik predlagatelja Financijske agencije</w:t>
      </w:r>
      <w:r w:rsidRPr="00197580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19758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197580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197580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19758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197580" w:rsidR="00DD1484">
        <w:rPr>
          <w:rFonts w:ascii="Arial" w:hAnsi="Arial" w:eastAsia="Times New Roman" w:cs="Arial"/>
          <w:sz w:val="24"/>
          <w:szCs w:val="24"/>
          <w:lang w:eastAsia="hr-HR"/>
        </w:rPr>
        <w:t>MURA TAXI USLUGE j.d.o.o., Mursko Središće, Martinska 58, OIB:70450088084</w:t>
      </w:r>
      <w:r w:rsidRPr="00197580">
        <w:rPr>
          <w:rFonts w:ascii="Arial" w:hAnsi="Arial" w:cs="Arial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004A1" w:rsidP="00F65D4C" w:rsidRDefault="001E54C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3004A1" w:rsidP="00F65D4C" w:rsidRDefault="003004A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dužnika upozorava se da za davanje neistinitog ili nepotpunog popisa imovine i obveza odgovara kao za davanje lažnog iskaza u postupku pred sudom. </w:t>
      </w:r>
    </w:p>
    <w:p w:rsidR="003004A1" w:rsidP="00F65D4C" w:rsidRDefault="003004A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E54CF" w:rsidP="00F65D4C" w:rsidRDefault="003004A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E54CF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izjavljuje da je svjestan da postoje uvjeti za otvaranje stečaja. Do problema u poslovanju došlo je zbog općeg stanja u društvu uzrokovanog epidemijom korona virusa. Dužnik se bavi djelatnošću prijevoza i to konkretno taxi usluga,. U ranijem razdoblju obavljala se i ugostiteljska djelatnost konkretno pripremanje fast food hrane u iznajmljenom objektu u Murskom Središću, ali tom djelatnošću se dužnik više ne bavi dok su sva sredstva rada rasprodana te više nisu u </w:t>
      </w:r>
      <w:r w:rsidR="001E54CF">
        <w:rPr>
          <w:rFonts w:ascii="Arial" w:hAnsi="Arial" w:eastAsia="Times New Roman" w:cs="Arial"/>
          <w:sz w:val="24"/>
          <w:szCs w:val="24"/>
          <w:lang w:eastAsia="hr-HR"/>
        </w:rPr>
        <w:lastRenderedPageBreak/>
        <w:t>vlasništvu dužnika.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Trenutno dužnik zapošljava tri osobe. Od imovine dužnik ima u vlasništvu vozilo Chevrolet aveo vrijednosti oko 1.000,00 eura. Vozilo Peugeot 206 XS nije više u vlasništvu dužnika budući je isto prodanu prije 3 do 4 mjeseca. Što se tiče tražbina prema trećim osobama postoje dva do tri otvorena računa s osnova izvršenih taxi usluga, svaki od oko 200,00 kn do 300,00 kn. Druge imovine dužnik nema. </w:t>
      </w:r>
    </w:p>
    <w:p w:rsidR="001E54CF" w:rsidP="00F65D4C" w:rsidRDefault="001E54C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1E54CF" w:rsidP="00F65D4C" w:rsidRDefault="001E54C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9758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9758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97580" w:rsidR="00D72955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97580" w:rsidR="00A437B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9758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97580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97580" w:rsidR="00197580">
        <w:rPr>
          <w:rFonts w:ascii="Arial" w:hAnsi="Arial" w:eastAsia="Times New Roman" w:cs="Arial"/>
          <w:sz w:val="24"/>
          <w:szCs w:val="24"/>
          <w:lang w:eastAsia="hr-HR"/>
        </w:rPr>
        <w:t>159.630,03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197580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197580" w:rsidR="00DD1484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Pr="00197580" w:rsidR="00CB7C5E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Pr="00197580" w:rsidR="00197580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197580" w:rsidR="00CB7C5E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Pr="00197580" w:rsidR="00CB7C5E" w:rsidP="000B6F54" w:rsidRDefault="00CB7C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CB7C5E" w:rsidP="000B6F54" w:rsidRDefault="00CB7C5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- M1, marke CHEVROLET AVEO 1,2 LS, godina proizvodnje 2013., broj šasije: KL1TF6939</w:t>
      </w:r>
      <w:r w:rsidRPr="00197580" w:rsidR="00197580">
        <w:rPr>
          <w:rFonts w:ascii="Arial" w:hAnsi="Arial" w:eastAsia="Times New Roman" w:cs="Arial"/>
          <w:sz w:val="24"/>
          <w:szCs w:val="24"/>
          <w:lang w:eastAsia="hr-HR"/>
        </w:rPr>
        <w:t>DB139169, reg. oznake ČK-882-IS i</w:t>
      </w:r>
    </w:p>
    <w:p w:rsidR="00197580" w:rsidP="000B6F54" w:rsidRDefault="0019758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- osobno vozilo marke Peugeot 206 XS, 1,4 E, broj šasije: VF32CKFXE40471497, god. proizvodnje 1999., reg. oznake ČK-982-JI</w:t>
      </w:r>
    </w:p>
    <w:p w:rsidR="001E54CF" w:rsidP="000B6F54" w:rsidRDefault="001E54C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197580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97580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197580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197580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197580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19758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197580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F65D4C" w:rsidP="00335E2A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197580" w:rsidR="00724E7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19758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32A1E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19758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19758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9758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02"/>
        <w:gridCol w:w="3039"/>
        <w:gridCol w:w="3031"/>
      </w:tblGrid>
      <w:tr w:rsidRPr="00197580" w:rsidR="00197580" w:rsidTr="003F248B">
        <w:tc>
          <w:tcPr>
            <w:tcW w:w="3095" w:type="dxa"/>
            <w:shd w:val="clear" w:color="auto" w:fill="auto"/>
          </w:tcPr>
          <w:p w:rsidRPr="0019758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19758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9758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19758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9758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19758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9758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9758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9758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9758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9758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197580" w:rsidR="00797FF7" w:rsidP="00797FF7" w:rsidRDefault="003004A1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Stranke:</w:t>
            </w:r>
          </w:p>
        </w:tc>
      </w:tr>
    </w:tbl>
    <w:p w:rsidRPr="0019758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9758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197580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366A" w:rsidP="00501147" w:rsidRDefault="00F3366A">
      <w:pPr>
        <w:spacing w:after="0" w:line="240" w:lineRule="auto"/>
      </w:pPr>
      <w:r>
        <w:separator/>
      </w:r>
    </w:p>
  </w:endnote>
  <w:endnote w:type="continuationSeparator" w:id="0">
    <w:p w:rsidR="00F3366A" w:rsidP="00501147" w:rsidRDefault="00F33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366A" w:rsidP="00501147" w:rsidRDefault="00F3366A">
      <w:pPr>
        <w:spacing w:after="0" w:line="240" w:lineRule="auto"/>
      </w:pPr>
      <w:r>
        <w:separator/>
      </w:r>
    </w:p>
  </w:footnote>
  <w:footnote w:type="continuationSeparator" w:id="0">
    <w:p w:rsidR="00F3366A" w:rsidP="00501147" w:rsidRDefault="00F33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13274">
      <w:rPr>
        <w:rFonts w:ascii="Arial" w:hAnsi="Arial" w:cs="Arial"/>
        <w:noProof/>
        <w:sz w:val="24"/>
        <w:szCs w:val="24"/>
      </w:rPr>
      <w:t>Poslovni broj: 10 St-245/2022-8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1327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0A54"/>
    <w:rsid w:val="00011EB0"/>
    <w:rsid w:val="00015867"/>
    <w:rsid w:val="00020D28"/>
    <w:rsid w:val="00025142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1A2B"/>
    <w:rsid w:val="00126B4E"/>
    <w:rsid w:val="00164105"/>
    <w:rsid w:val="00194888"/>
    <w:rsid w:val="00197580"/>
    <w:rsid w:val="001A15E9"/>
    <w:rsid w:val="001B70EC"/>
    <w:rsid w:val="001D5D3B"/>
    <w:rsid w:val="001E54CF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D57C9"/>
    <w:rsid w:val="002E3DDB"/>
    <w:rsid w:val="002E6979"/>
    <w:rsid w:val="002F61DE"/>
    <w:rsid w:val="003004A1"/>
    <w:rsid w:val="00335E2A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45A86"/>
    <w:rsid w:val="0055446B"/>
    <w:rsid w:val="00597D2F"/>
    <w:rsid w:val="005C0B84"/>
    <w:rsid w:val="005E1D89"/>
    <w:rsid w:val="005E353A"/>
    <w:rsid w:val="005F3F8F"/>
    <w:rsid w:val="005F5DCE"/>
    <w:rsid w:val="005F633B"/>
    <w:rsid w:val="00640FB4"/>
    <w:rsid w:val="00651E9C"/>
    <w:rsid w:val="00655F55"/>
    <w:rsid w:val="00666775"/>
    <w:rsid w:val="00685195"/>
    <w:rsid w:val="006870A2"/>
    <w:rsid w:val="0069332A"/>
    <w:rsid w:val="00693926"/>
    <w:rsid w:val="006D5479"/>
    <w:rsid w:val="00701D1D"/>
    <w:rsid w:val="00702B49"/>
    <w:rsid w:val="007231CA"/>
    <w:rsid w:val="00724E7D"/>
    <w:rsid w:val="00732A1E"/>
    <w:rsid w:val="00732BCA"/>
    <w:rsid w:val="00741600"/>
    <w:rsid w:val="0074502A"/>
    <w:rsid w:val="00757A30"/>
    <w:rsid w:val="007802E2"/>
    <w:rsid w:val="0078776D"/>
    <w:rsid w:val="00797FF7"/>
    <w:rsid w:val="007A409A"/>
    <w:rsid w:val="007D0553"/>
    <w:rsid w:val="007E49A2"/>
    <w:rsid w:val="00801F2E"/>
    <w:rsid w:val="008155EF"/>
    <w:rsid w:val="0082340B"/>
    <w:rsid w:val="00830DB3"/>
    <w:rsid w:val="00832BD4"/>
    <w:rsid w:val="008406FA"/>
    <w:rsid w:val="008413F2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5321"/>
    <w:rsid w:val="00A02D48"/>
    <w:rsid w:val="00A13274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E618A"/>
    <w:rsid w:val="00AF28D9"/>
    <w:rsid w:val="00B00B9A"/>
    <w:rsid w:val="00B23F49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10A76"/>
    <w:rsid w:val="00C21B7C"/>
    <w:rsid w:val="00C250D8"/>
    <w:rsid w:val="00C449A3"/>
    <w:rsid w:val="00C470B6"/>
    <w:rsid w:val="00C50709"/>
    <w:rsid w:val="00C75631"/>
    <w:rsid w:val="00CB0DAC"/>
    <w:rsid w:val="00CB7C5E"/>
    <w:rsid w:val="00CE3864"/>
    <w:rsid w:val="00CF6122"/>
    <w:rsid w:val="00D228AD"/>
    <w:rsid w:val="00D400B5"/>
    <w:rsid w:val="00D43FE4"/>
    <w:rsid w:val="00D441EB"/>
    <w:rsid w:val="00D50D29"/>
    <w:rsid w:val="00D67AE7"/>
    <w:rsid w:val="00D72955"/>
    <w:rsid w:val="00D803C6"/>
    <w:rsid w:val="00DB5D1B"/>
    <w:rsid w:val="00DC66A8"/>
    <w:rsid w:val="00DC70E5"/>
    <w:rsid w:val="00DD1484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E3EAD"/>
    <w:rsid w:val="00F10AE8"/>
    <w:rsid w:val="00F12359"/>
    <w:rsid w:val="00F24973"/>
    <w:rsid w:val="00F3366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32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327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3274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3274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3274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2022.</izvorni_sadrzaj>
    <derivirana_varijabla naziv="DomainObject.StvarniPocetakDatum_1">30. kolovoza 2022.</derivirana_varijabla>
  </DomainObject.StvarniPocetakDatum>
  <DomainObject.StvarniZavrsetakDatum>
    <izvorni_sadrzaj>30. kolovoza 2022.</izvorni_sadrzaj>
    <derivirana_varijabla naziv="DomainObject.StvarniZavrsetakDatum_1">30. kolovoza 2022.</derivirana_varijabla>
  </DomainObject.StvarniZavrsetakDatum>
  <DomainObject.PlaniraniZavrsetakDatum>
    <izvorni_sadrzaj>30. kolovoza 2022.</izvorni_sadrzaj>
    <derivirana_varijabla naziv="DomainObject.PlaniraniZavrsetakDatum_1">30. kolovoza 2022.</derivirana_varijabla>
  </DomainObject.PlaniraniZavrsetakDatum>
  <DomainObject.PlaniraniPocetakDatum>
    <izvorni_sadrzaj>30. kolovoza 2022.</izvorni_sadrzaj>
    <derivirana_varijabla naziv="DomainObject.PlaniraniPocetakDatum_1">30. kolovoza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30. kolovoza 2022.</izvorni_sadrzaj>
    <derivirana_varijabla naziv="DomainObject.Zapisnik.DatumKreiranja_1">30.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St-245/2022-8</izvorni_sadrzaj>
    <derivirana_varijabla naziv="DomainObject.Zapisnik.Oznaka_1">St-245/2022-8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2022.</izvorni_sadrzaj>
    <derivirana_varijabla naziv="DomainObject.Predmet.DatumIzradeOptuznogAkta_1">22. srpnja 2022.</derivirana_varijabla>
  </DomainObject.Predmet.DatumIzradeOptuznogAkta>
  <DomainObject.Predmet.DatumIzradeOptuznogAktaFormated>
    <izvorni_sadrzaj>22.7.2022.</izvorni_sadrzaj>
    <derivirana_varijabla naziv="DomainObject.Predmet.DatumIzradeOptuznogAktaFormated_1">22.7.2022.</derivirana_varijabla>
  </DomainObject.Predmet.DatumIzradeOptuznogAktaFormated>
  <DomainObject.Predmet.DatumOsnivanja>
    <izvorni_sadrzaj>22. srpnja 2022.</izvorni_sadrzaj>
    <derivirana_varijabla naziv="DomainObject.Predmet.DatumOsnivanja_1">22.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srpnja 2022.</izvorni_sadrzaj>
    <derivirana_varijabla naziv="DomainObject.Predmet.DatumPrimitkaOptuznogAkta_1">22.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St-245/2022</izvorni_sadrzaj>
    <derivirana_varijabla naziv="DomainObject.Predmet.OznakaBroj_1">St-245/2022</derivirana_varijabla>
  </DomainObject.Predmet.OznakaBroj>
  <DomainObject.Predmet.OznakaBrojOptuznogAkta>
    <izvorni_sadrzaj>04-06-22-3756</izvorni_sadrzaj>
    <derivirana_varijabla naziv="DomainObject.Predmet.OznakaBrojOptuznogAkta_1">04-06-22-3756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MURA TAXI USLUGE jednostavno društvo s ograničenom odgovornošću za prijevoz i druge usluge zastupanog po punomoćniku Alen Vinković</izvorni_sadrzaj>
    <derivirana_varijabla naziv="DomainObject.Predmet.ProtustrankaFormated_1">  MURA TAXI USLUGE jednostavno društvo s ograničenom odgovornošću za prijevoz i druge usluge zastupanog po punomoćniku Alen Vinković</derivirana_varijabla>
  </DomainObject.Predmet.ProtustrankaFormated>
  <DomainObject.Predmet.ProtustrankaFormatedOIB>
    <izvorni_sadrzaj>  MURA TAXI USLUGE jednostavno društvo s ograničenom odgovornošću za prijevoz i druge usluge, OIB 70450088084 zastupanog po punomoćniku Alen Vinković</izvorni_sadrzaj>
    <derivirana_varijabla naziv="DomainObject.Predmet.ProtustrankaFormatedOIB_1">  MURA TAXI USLUGE jednostavno društvo s ograničenom odgovornošću za prijevoz i druge usluge, OIB 70450088084 zastupanog po punomoćniku Alen Vinković</derivirana_varijabla>
  </DomainObject.Predmet.ProtustrankaFormatedOIB>
  <DomainObject.Predmet.ProtustrankaFormatedWithAdress>
    <izvorni_sadrzaj> MURA TAXI USLUGE jednostavno društvo s ograničenom odgovornošću za prijevoz i druge usluge, Martinska 58, 40315 Mursko Središće zastupanog po punomoćniku Alen Vinković</izvorni_sadrzaj>
    <derivirana_varijabla naziv="DomainObject.Predmet.ProtustrankaFormatedWithAdress_1"> MURA TAXI USLUGE jednostavno društvo s ograničenom odgovornošću za prijevoz i druge usluge, Martinska 58, 40315 Mursko Središće zastupanog po punomoćniku Alen Vinković</derivirana_varijabla>
  </DomainObject.Predmet.ProtustrankaFormatedWithAdress>
  <DomainObject.Predmet.ProtustrankaFormatedWithAdressOIB>
    <izvorni_sadrzaj> MURA TAXI USLUGE jednostavno društvo s ograničenom odgovornošću za prijevoz i druge usluge, OIB 70450088084, Martinska 58, 40315 Mursko Središće zastupanog po punomoćniku Alen Vinković</izvorni_sadrzaj>
    <derivirana_varijabla naziv="DomainObject.Predmet.ProtustrankaFormatedWithAdressOIB_1"> MURA TAXI USLUGE jednostavno društvo s ograničenom odgovornošću za prijevoz i druge usluge, OIB 70450088084, Martinska 58, 40315 Mursko Središće zastupanog po punomoćniku Alen Vinković</derivirana_varijabla>
  </DomainObject.Predmet.ProtustrankaFormatedWithAdressOIB>
  <DomainObject.Predmet.ProtustrankaWithAdress>
    <izvorni_sadrzaj>MURA TAXI USLUGE jednostavno društvo s ograničenom odgovornošću za prijevoz i druge usluge Martinska 58, 40315 Mursko Središće</izvorni_sadrzaj>
    <derivirana_varijabla naziv="DomainObject.Predmet.ProtustrankaWithAdress_1">MURA TAXI USLUGE jednostavno društvo s ograničenom odgovornošću za prijevoz i druge usluge Martinska 58, 40315 Mursko Središće</derivirana_varijabla>
  </DomainObject.Predmet.ProtustrankaWithAdress>
  <DomainObject.Predmet.ProtustrankaWithAdressOIB>
    <izvorni_sadrzaj>MURA TAXI USLUGE jednostavno društvo s ograničenom odgovornošću za prijevoz i druge usluge, OIB 70450088084, Martinska 58, 40315 Mursko Središće</izvorni_sadrzaj>
    <derivirana_varijabla naziv="DomainObject.Predmet.ProtustrankaWithAdressOIB_1">MURA TAXI USLUGE jednostavno društvo s ograničenom odgovornošću za prijevoz i druge usluge, OIB 70450088084, Martinska 58, 40315 Mursko Središće</derivirana_varijabla>
  </DomainObject.Predmet.ProtustrankaWithAdressOIB>
  <DomainObject.Predmet.ProtustrankaNazivFormated>
    <izvorni_sadrzaj>MURA TAXI USLUGE jednostavno društvo s ograničenom odgovornošću za prijevoz i druge usluge</izvorni_sadrzaj>
    <derivirana_varijabla naziv="DomainObject.Predmet.ProtustrankaNazivFormated_1">MURA TAXI USLUGE jednostavno društvo s ograničenom odgovornošću za prijevoz i druge usluge</derivirana_varijabla>
  </DomainObject.Predmet.ProtustrankaNazivFormated>
  <DomainObject.Predmet.ProtustrankaNazivFormatedOIB>
    <izvorni_sadrzaj>MURA TAXI USLUGE jednostavno društvo s ograničenom odgovornošću za prijevoz i druge usluge, OIB 70450088084</izvorni_sadrzaj>
    <derivirana_varijabla naziv="DomainObject.Predmet.ProtustrankaNazivFormatedOIB_1">MURA TAXI USLUGE jednostavno društvo s ograničenom odgovornošću za prijevoz i druge usluge, OIB 70450088084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159444.13</izvorni_sadrzaj>
    <derivirana_varijabla naziv="DomainObject.Predmet.TrenutnaVrijednost_1">159444.13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MURA TAXI USLUGE jednostavno društvo s ograničenom odgovornošću za prijevoz i druge usluge zastupanog po punomoćniku Alen Vinković</item>
    </izvorni_sadrzaj>
    <derivirana_varijabla naziv="DomainObject.Predmet.ProtuStrankaListFormated_1">
      <item>MURA TAXI USLUGE jednostavno društvo s ograničenom odgovornošću za prijevoz i druge usluge zastupanog po punomoćniku Alen Vinković</item>
    </derivirana_varijabla>
  </DomainObject.Predmet.ProtuStrankaListFormated>
  <DomainObject.Predmet.ProtuStrankaListFormatedOIB>
    <izvorni_sadrzaj>
      <item>MURA TAXI USLUGE jednostavno društvo s ograničenom odgovornošću za prijevoz i druge usluge, OIB 70450088084 zastupanog po punomoćniku Alen Vinković</item>
    </izvorni_sadrzaj>
    <derivirana_varijabla naziv="DomainObject.Predmet.ProtuStrankaListFormatedOIB_1">
      <item>MURA TAXI USLUGE jednostavno društvo s ograničenom odgovornošću za prijevoz i druge usluge, OIB 70450088084 zastupanog po punomoćniku Alen Vinković</item>
    </derivirana_varijabla>
  </DomainObject.Predmet.ProtuStrankaListFormatedOIB>
  <DomainObject.Predmet.ProtuStrankaListFormatedWithAdress>
    <izvorni_sadrzaj>
      <item>MURA TAXI USLUGE jednostavno društvo s ograničenom odgovornošću za prijevoz i druge usluge, Martinska 58, 40315 Mursko Središće zastupanog po punomoćniku Alen Vinković</item>
    </izvorni_sadrzaj>
    <derivirana_varijabla naziv="DomainObject.Predmet.ProtuStrankaListFormatedWithAdress_1">
      <item>MURA TAXI USLUGE jednostavno društvo s ograničenom odgovornošću za prijevoz i druge usluge, Martinska 58, 40315 Mursko Središće zastupanog po punomoćniku Alen Vinković</item>
    </derivirana_varijabla>
  </DomainObject.Predmet.ProtuStrankaListFormatedWithAdress>
  <DomainObject.Predmet.ProtuStrankaListFormatedWithAdressOIB>
    <izvorni_sadrzaj>
      <item>MURA TAXI USLUGE jednostavno društvo s ograničenom odgovornošću za prijevoz i druge usluge, OIB 70450088084, Martinska 58, 40315 Mursko Središće zastupanog po punomoćniku Alen Vinković</item>
    </izvorni_sadrzaj>
    <derivirana_varijabla naziv="DomainObject.Predmet.ProtuStrankaListFormatedWithAdressOIB_1">
      <item>MURA TAXI USLUGE jednostavno društvo s ograničenom odgovornošću za prijevoz i druge usluge, OIB 70450088084, Martinska 58, 40315 Mursko Središće zastupanog po punomoćniku Alen Vinković</item>
    </derivirana_varijabla>
  </DomainObject.Predmet.ProtuStrankaListFormatedWithAdressOIB>
  <DomainObject.Predmet.ProtuStrankaListNazivFormated>
    <izvorni_sadrzaj>
      <item>MURA TAXI USLUGE jednostavno društvo s ograničenom odgovornošću za prijevoz i druge usluge</item>
    </izvorni_sadrzaj>
    <derivirana_varijabla naziv="DomainObject.Predmet.ProtuStrankaListNazivFormated_1">
      <item>MURA TAXI USLUGE jednostavno društvo s ograničenom odgovornošću za prijevoz i druge usluge</item>
    </derivirana_varijabla>
  </DomainObject.Predmet.ProtuStrankaListNazivFormated>
  <DomainObject.Predmet.ProtuStrankaListNazivFormatedOIB>
    <izvorni_sadrzaj>
      <item>MURA TAXI USLUGE jednostavno društvo s ograničenom odgovornošću za prijevoz i druge usluge, OIB 70450088084</item>
    </izvorni_sadrzaj>
    <derivirana_varijabla naziv="DomainObject.Predmet.ProtuStrankaListNazivFormatedOIB_1">
      <item>MURA TAXI USLUGE jednostavno društvo s ograničenom odgovornošću za prijevoz i druge usluge, OIB 70450088084</item>
    </derivirana_varijabla>
  </DomainObject.Predmet.ProtuStrankaListNazivFormatedOIB>
  <DomainObject.Predmet.OstaliListFormated>
    <izvorni_sadrzaj>
      <item>Alen Vinković punomoćnik sudionika u postupku MURA TAXI USLUGE jednostavno društvo s ograničenom odgovornošću za prijevoz i druge usluge</item>
      <item>Policijska postaja Čakovec</item>
    </izvorni_sadrzaj>
    <derivirana_varijabla naziv="DomainObject.Predmet.OstaliListFormated_1">
      <item>Alen Vinković punomoćnik sudionika u postupku MURA TAXI USLUGE jednostavno društvo s ograničenom odgovornošću za prijevoz i druge usluge</item>
      <item>Policijska postaja Čakovec</item>
    </derivirana_varijabla>
  </DomainObject.Predmet.OstaliListFormated>
  <DomainObject.Predmet.OstaliListFormatedOIB>
    <izvorni_sadrzaj>
      <item>Alen Vinković, OIB 16412060044 punomoćnik sudionika u postupku MURA TAXI USLUGE jednostavno društvo s ograničenom odgovornošću za prijevoz i druge usluge</item>
      <item>Policijska postaja Čakovec</item>
    </izvorni_sadrzaj>
    <derivirana_varijabla naziv="DomainObject.Predmet.OstaliListFormatedOIB_1">
      <item>Alen Vinković, OIB 16412060044 punomoćnik sudionika u postupku MURA TAXI USLUGE jednostavno društvo s ograničenom odgovornošću za prijevoz i druge usluge</item>
      <item>Policijska postaja Čakovec</item>
    </derivirana_varijabla>
  </DomainObject.Predmet.OstaliListFormatedOIB>
  <DomainObject.Predmet.OstaliListFormatedWithAdress>
    <izvorni_sadrzaj>
      <item>Alen Vinković, Martinska 58, 40315 Mursko Središće punomoćnik sudionika u postupku MURA TAXI USLUGE jednostavno društvo s ograničenom odgovornošću za prijevoz i druge usluge</item>
      <item>Policijska postaja Čakovec, Ulica Jakova Gotovca 7, 40000 Čakovec</item>
    </izvorni_sadrzaj>
    <derivirana_varijabla naziv="DomainObject.Predmet.OstaliListFormatedWithAdress_1">
      <item>Alen Vinković, Martinska 58, 40315 Mursko Središće punomoćnik sudionika u postupku MURA TAXI USLUGE jednostavno društvo s ograničenom odgovornošću za prijevoz i druge usluge</item>
      <item>Policijska postaja Čakovec, Ulica Jakova Gotovca 7, 40000 Čakovec</item>
    </derivirana_varijabla>
  </DomainObject.Predmet.OstaliListFormatedWithAdress>
  <DomainObject.Predmet.OstaliListFormatedWithAdressOIB>
    <izvorni_sadrzaj>
      <item>Alen Vinković, OIB 16412060044, Martinska 58, 40315 Mursko Središće punomoćnik sudionika u postupku MURA TAXI USLUGE jednostavno društvo s ograničenom odgovornošću za prijevoz i druge usluge</item>
      <item>Policijska postaja Čakovec, Ulica Jakova Gotovca 7, 40000 Čakovec</item>
    </izvorni_sadrzaj>
    <derivirana_varijabla naziv="DomainObject.Predmet.OstaliListFormatedWithAdressOIB_1">
      <item>Alen Vinković, OIB 16412060044, Martinska 58, 40315 Mursko Središće punomoćnik sudionika u postupku MURA TAXI USLUGE jednostavno društvo s ograničenom odgovornošću za prijevoz i druge usluge</item>
      <item>Policijska postaja Čakovec, Ulica Jakova Gotovca 7, 40000 Čakovec</item>
    </derivirana_varijabla>
  </DomainObject.Predmet.OstaliListFormatedWithAdressOIB>
  <DomainObject.Predmet.OstaliListNazivFormated>
    <izvorni_sadrzaj>
      <item>Alen Vinković</item>
      <item>Policijska postaja Čakovec</item>
    </izvorni_sadrzaj>
    <derivirana_varijabla naziv="DomainObject.Predmet.OstaliListNazivFormated_1">
      <item>Alen Vinković</item>
      <item>Policijska postaja Čakovec</item>
    </derivirana_varijabla>
  </DomainObject.Predmet.OstaliListNazivFormated>
  <DomainObject.Predmet.OstaliListNazivFormatedOIB>
    <izvorni_sadrzaj>
      <item>Alen Vinković, OIB 16412060044</item>
      <item>Policijska postaja Čakovec</item>
    </izvorni_sadrzaj>
    <derivirana_varijabla naziv="DomainObject.Predmet.OstaliListNazivFormatedOIB_1">
      <item>Alen Vinković, OIB 16412060044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2022.</izvorni_sadrzaj>
    <derivirana_varijabla naziv="DomainObject.Datum_1">30. kolovoza 2022.</derivirana_varijabla>
  </DomainObject.Datum>
  <DomainObject.PoslovniBrojDokumenta>
    <izvorni_sadrzaj>St-245/2022-8</izvorni_sadrzaj>
    <derivirana_varijabla naziv="DomainObject.PoslovniBrojDokumenta_1">St-245/2022-8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MURA TAXI USLUGE jednostavno društvo s ograničenom odgovornošću za prijevoz i druge usluge</izvorni_sadrzaj>
    <derivirana_varijabla naziv="DomainObject.Predmet.ProtustrankaIDrugi_1">MURA TAXI USLUGE jednostavno društvo s ograničenom odgovornošću za prijevoz i druge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MURA TAXI USLUGE jednostavno društvo s ograničenom odgovornošću za prijevoz i druge usluge, OIB 70450088084, Martinska 58, 40315 Mursko Središće</izvorni_sadrzaj>
    <derivirana_varijabla naziv="DomainObject.Predmet.ProtustrankaIDrugiAdressOIB_1">MURA TAXI USLUGE jednostavno društvo s ograničenom odgovornošću za prijevoz i druge usluge, OIB 70450088084, Martinska 58,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MURA TAXI USLUGE jednostavno društvo s ograničenom odgovornošću za prijevoz i druge usluge</item>
      <item>Financijska agencija</item>
      <item>Alen Vinković</item>
      <item>Policijska postaja Čakovec</item>
    </izvorni_sadrzaj>
    <derivirana_varijabla naziv="DomainObject.Predmet.SudioniciListNaziv_1">
      <item>MURA TAXI USLUGE jednostavno društvo s ograničenom odgovornošću za prijevoz i druge usluge</item>
      <item>Financijska agencija</item>
      <item>Alen Vinković</item>
      <item>Policijska postaja Čakovec</item>
    </derivirana_varijabla>
  </DomainObject.Predmet.SudioniciListNaziv>
  <DomainObject.Predmet.SudioniciListAdressOIB>
    <izvorni_sadrzaj>
      <item>MURA TAXI USLUGE jednostavno društvo s ograničenom odgovornošću za prijevoz i druge usluge, OIB 70450088084, Martinska 58,40315 Mursko Središće</item>
      <item>Financijska agencija, OIB 85821130368, A.CESARCA 2,42000 Varaždin</item>
      <item>Alen Vinković, OIB 16412060044, Martinska 58,40315 Mursko Središće</item>
      <item>Policijska postaja Čakovec, Ulica Jakova Gotovca 7,40000 Čakovec</item>
    </izvorni_sadrzaj>
    <derivirana_varijabla naziv="DomainObject.Predmet.SudioniciListAdressOIB_1">
      <item>MURA TAXI USLUGE jednostavno društvo s ograničenom odgovornošću za prijevoz i druge usluge, OIB 70450088084, Martinska 58,40315 Mursko Središće</item>
      <item>Financijska agencija, OIB 85821130368, A.CESARCA 2,42000 Varaždin</item>
      <item>Alen Vinković, OIB 16412060044, Martinska 58,40315 Mursko Središće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70450088084</item>
      <item>, OIB 85821130368</item>
      <item>, OIB 16412060044</item>
      <item>, OIB null</item>
    </izvorni_sadrzaj>
    <derivirana_varijabla naziv="DomainObject.Predmet.SudioniciListNazivOIB_1">
      <item>, OIB 70450088084</item>
      <item>, OIB 85821130368</item>
      <item>, OIB 16412060044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2022.</izvorni_sadrzaj>
    <derivirana_varijabla naziv="DomainObject.Predmet.DatumPocetkaProcesa_1">22.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B81A0-F6F8-4C2C-8100-3DE0AF6818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2712</properties:Characters>
  <properties:Lines>100</properties:Lines>
  <properties:Paragraphs>39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2022-08-01T08:28:00Z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2022-08-30T07:59:00Z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St-245/2022-8 / Zapisnik - Ročište radi izjašnjenja o prijedlogu za otvaranje steč.post (St-245-22-8 Zapisnik od 30.8.22 -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